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PAFF</w:t>
      </w:r>
      <w:r>
        <w:rPr>
          <w:rFonts w:ascii="Times New Roman" w:hAnsi="Times New Roman" w:cs="Times New Roman"/>
          <w:sz w:val="24"/>
          <w:szCs w:val="24"/>
        </w:rPr>
        <w:t xml:space="preserve">       (fl.1420)</w:t>
      </w: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melius inquirendo held in Maldon,</w:t>
      </w: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 of the late Thomas atte Wode(q.v.).</w:t>
      </w: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21-399)</w:t>
      </w: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608" w:rsidRPr="00DF3608" w:rsidRDefault="00DF3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2016</w:t>
      </w:r>
      <w:bookmarkStart w:id="0" w:name="_GoBack"/>
      <w:bookmarkEnd w:id="0"/>
    </w:p>
    <w:sectPr w:rsidR="00DF3608" w:rsidRPr="00DF36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608" w:rsidRDefault="00DF3608" w:rsidP="00E71FC3">
      <w:pPr>
        <w:spacing w:after="0" w:line="240" w:lineRule="auto"/>
      </w:pPr>
      <w:r>
        <w:separator/>
      </w:r>
    </w:p>
  </w:endnote>
  <w:endnote w:type="continuationSeparator" w:id="0">
    <w:p w:rsidR="00DF3608" w:rsidRDefault="00DF36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608" w:rsidRDefault="00DF3608" w:rsidP="00E71FC3">
      <w:pPr>
        <w:spacing w:after="0" w:line="240" w:lineRule="auto"/>
      </w:pPr>
      <w:r>
        <w:separator/>
      </w:r>
    </w:p>
  </w:footnote>
  <w:footnote w:type="continuationSeparator" w:id="0">
    <w:p w:rsidR="00DF3608" w:rsidRDefault="00DF36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608"/>
    <w:rsid w:val="00AB52E8"/>
    <w:rsid w:val="00B16D3F"/>
    <w:rsid w:val="00DF360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EA413"/>
  <w15:chartTrackingRefBased/>
  <w15:docId w15:val="{152F955B-0974-4422-993F-91D4C9CB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2016-05-16T20:37:00Z</dcterms:created>
  <dcterms:modified xsi:type="dcterms:W3CDTF">2016-05-16T20:40:00Z</dcterms:modified>
</cp:coreProperties>
</file>